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10366" w14:textId="77777777" w:rsidR="00FD3798" w:rsidRDefault="00FD3798" w:rsidP="00FD3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WODEWARD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2FCC260A" w14:textId="77777777" w:rsidR="00FD3798" w:rsidRDefault="00FD3798" w:rsidP="00FD3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Walsall. Founder.</w:t>
      </w:r>
    </w:p>
    <w:p w14:paraId="45DC1A22" w14:textId="77777777" w:rsidR="00FD3798" w:rsidRDefault="00FD3798" w:rsidP="00FD3798">
      <w:pPr>
        <w:pStyle w:val="NoSpacing"/>
        <w:rPr>
          <w:rFonts w:cs="Times New Roman"/>
          <w:szCs w:val="24"/>
        </w:rPr>
      </w:pPr>
    </w:p>
    <w:p w14:paraId="27E375A7" w14:textId="77777777" w:rsidR="00FD3798" w:rsidRDefault="00FD3798" w:rsidP="00FD3798">
      <w:pPr>
        <w:pStyle w:val="NoSpacing"/>
        <w:rPr>
          <w:rFonts w:cs="Times New Roman"/>
          <w:szCs w:val="24"/>
        </w:rPr>
      </w:pPr>
    </w:p>
    <w:p w14:paraId="5C253F57" w14:textId="77777777" w:rsidR="00FD3798" w:rsidRDefault="00FD3798" w:rsidP="00FD3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1489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Chedhull</w:t>
      </w:r>
      <w:proofErr w:type="spellEnd"/>
      <w:r>
        <w:rPr>
          <w:rFonts w:cs="Times New Roman"/>
          <w:szCs w:val="24"/>
        </w:rPr>
        <w:t xml:space="preserve">, Prior of </w:t>
      </w:r>
      <w:proofErr w:type="spellStart"/>
      <w:proofErr w:type="gramStart"/>
      <w:r>
        <w:rPr>
          <w:rFonts w:cs="Times New Roman"/>
          <w:szCs w:val="24"/>
        </w:rPr>
        <w:t>St.Thomas</w:t>
      </w:r>
      <w:proofErr w:type="spellEnd"/>
      <w:proofErr w:type="gramEnd"/>
      <w:r>
        <w:rPr>
          <w:rFonts w:cs="Times New Roman"/>
          <w:szCs w:val="24"/>
        </w:rPr>
        <w:t xml:space="preserve"> the Martyr(q.v.), brought a plaint</w:t>
      </w:r>
    </w:p>
    <w:p w14:paraId="1BFBC4E0" w14:textId="77777777" w:rsidR="00FD3798" w:rsidRDefault="00FD3798" w:rsidP="00FD3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the detinue of a bell against him.</w:t>
      </w:r>
    </w:p>
    <w:p w14:paraId="24BC77CE" w14:textId="77777777" w:rsidR="00FD3798" w:rsidRDefault="00FD3798" w:rsidP="00FD3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B5A8B">
          <w:rPr>
            <w:rStyle w:val="Hyperlink"/>
            <w:rFonts w:cs="Times New Roman"/>
            <w:szCs w:val="24"/>
          </w:rPr>
          <w:t>https://waalt.uh.edu/index.php/CP40no907Index</w:t>
        </w:r>
      </w:hyperlink>
      <w:r>
        <w:rPr>
          <w:rFonts w:cs="Times New Roman"/>
          <w:szCs w:val="24"/>
        </w:rPr>
        <w:t xml:space="preserve"> )</w:t>
      </w:r>
    </w:p>
    <w:p w14:paraId="6D4CD6AD" w14:textId="77777777" w:rsidR="00FD3798" w:rsidRDefault="00FD3798" w:rsidP="00FD3798">
      <w:pPr>
        <w:pStyle w:val="NoSpacing"/>
        <w:rPr>
          <w:rFonts w:cs="Times New Roman"/>
          <w:szCs w:val="24"/>
        </w:rPr>
      </w:pPr>
    </w:p>
    <w:p w14:paraId="37D49792" w14:textId="77777777" w:rsidR="00FD3798" w:rsidRDefault="00FD3798" w:rsidP="00FD3798">
      <w:pPr>
        <w:pStyle w:val="NoSpacing"/>
        <w:rPr>
          <w:rFonts w:cs="Times New Roman"/>
          <w:szCs w:val="24"/>
        </w:rPr>
      </w:pPr>
    </w:p>
    <w:p w14:paraId="71C78517" w14:textId="77777777" w:rsidR="00FD3798" w:rsidRDefault="00FD3798" w:rsidP="00FD37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2023</w:t>
      </w:r>
    </w:p>
    <w:p w14:paraId="7427E7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5722" w14:textId="77777777" w:rsidR="00FD3798" w:rsidRDefault="00FD3798" w:rsidP="009139A6">
      <w:r>
        <w:separator/>
      </w:r>
    </w:p>
  </w:endnote>
  <w:endnote w:type="continuationSeparator" w:id="0">
    <w:p w14:paraId="2CCC6680" w14:textId="77777777" w:rsidR="00FD3798" w:rsidRDefault="00FD37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93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3B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E6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06AC" w14:textId="77777777" w:rsidR="00FD3798" w:rsidRDefault="00FD3798" w:rsidP="009139A6">
      <w:r>
        <w:separator/>
      </w:r>
    </w:p>
  </w:footnote>
  <w:footnote w:type="continuationSeparator" w:id="0">
    <w:p w14:paraId="2D456ED8" w14:textId="77777777" w:rsidR="00FD3798" w:rsidRDefault="00FD37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7A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2E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39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9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DCBDD"/>
  <w15:chartTrackingRefBased/>
  <w15:docId w15:val="{78669992-C12C-465E-9DB9-124B6DCC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37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2023-05-06T18:46:00Z</dcterms:created>
  <dcterms:modified xsi:type="dcterms:W3CDTF">2023-05-06T18:46:00Z</dcterms:modified>
</cp:coreProperties>
</file>